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5860D" w14:textId="77777777" w:rsidR="00603A4E" w:rsidRDefault="00603A4E" w:rsidP="00603A4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FRENSSH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5948C79" w14:textId="77777777" w:rsidR="00603A4E" w:rsidRDefault="00603A4E" w:rsidP="00603A4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Kelveden</w:t>
      </w:r>
      <w:proofErr w:type="spellEnd"/>
      <w:r>
        <w:rPr>
          <w:rFonts w:ascii="Times New Roman" w:hAnsi="Times New Roman" w:cs="Times New Roman"/>
        </w:rPr>
        <w:t>, Essex. Yeoman.</w:t>
      </w:r>
    </w:p>
    <w:p w14:paraId="2EDDB914" w14:textId="77777777" w:rsidR="00603A4E" w:rsidRDefault="00603A4E" w:rsidP="00603A4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B11F3CF" w14:textId="77777777" w:rsidR="00603A4E" w:rsidRDefault="00603A4E" w:rsidP="00603A4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AC300E0" w14:textId="77777777" w:rsidR="00603A4E" w:rsidRDefault="00603A4E" w:rsidP="00603A4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Plomer, gentleman(q.v.), and Richard </w:t>
      </w:r>
      <w:proofErr w:type="spellStart"/>
      <w:r>
        <w:rPr>
          <w:rFonts w:ascii="Times New Roman" w:hAnsi="Times New Roman" w:cs="Times New Roman"/>
        </w:rPr>
        <w:t>Diggles</w:t>
      </w:r>
      <w:proofErr w:type="spellEnd"/>
      <w:r>
        <w:rPr>
          <w:rFonts w:ascii="Times New Roman" w:hAnsi="Times New Roman" w:cs="Times New Roman"/>
        </w:rPr>
        <w:t>, clerk(q.v.),</w:t>
      </w:r>
    </w:p>
    <w:p w14:paraId="36055F74" w14:textId="77777777" w:rsidR="00603A4E" w:rsidRDefault="00603A4E" w:rsidP="00603A4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him.</w:t>
      </w:r>
    </w:p>
    <w:p w14:paraId="072BA2F6" w14:textId="77777777" w:rsidR="00603A4E" w:rsidRDefault="00603A4E" w:rsidP="00603A4E">
      <w:pPr>
        <w:tabs>
          <w:tab w:val="left" w:pos="720"/>
          <w:tab w:val="left" w:pos="1440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0176539" w14:textId="77777777" w:rsidR="00603A4E" w:rsidRDefault="00603A4E" w:rsidP="00603A4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C931BD8" w14:textId="77777777" w:rsidR="00603A4E" w:rsidRDefault="00603A4E" w:rsidP="00603A4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29FE2AC" w14:textId="77777777" w:rsidR="00603A4E" w:rsidRDefault="00603A4E" w:rsidP="00603A4E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2018</w:t>
      </w:r>
    </w:p>
    <w:p w14:paraId="0B34EBE5" w14:textId="77777777" w:rsidR="006B2F86" w:rsidRPr="00E71FC3" w:rsidRDefault="00603A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36AFD" w14:textId="77777777" w:rsidR="00603A4E" w:rsidRDefault="00603A4E" w:rsidP="00E71FC3">
      <w:r>
        <w:separator/>
      </w:r>
    </w:p>
  </w:endnote>
  <w:endnote w:type="continuationSeparator" w:id="0">
    <w:p w14:paraId="72D526EC" w14:textId="77777777" w:rsidR="00603A4E" w:rsidRDefault="00603A4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09C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A72CE" w14:textId="77777777" w:rsidR="00603A4E" w:rsidRDefault="00603A4E" w:rsidP="00E71FC3">
      <w:r>
        <w:separator/>
      </w:r>
    </w:p>
  </w:footnote>
  <w:footnote w:type="continuationSeparator" w:id="0">
    <w:p w14:paraId="7AF69B0C" w14:textId="77777777" w:rsidR="00603A4E" w:rsidRDefault="00603A4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A4E"/>
    <w:rsid w:val="001A7C09"/>
    <w:rsid w:val="00577BD5"/>
    <w:rsid w:val="00603A4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783B7"/>
  <w15:chartTrackingRefBased/>
  <w15:docId w15:val="{80349A0B-D417-4B3E-BD95-FCB4ED23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3A4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03A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2018-11-04T19:47:00Z</dcterms:created>
  <dcterms:modified xsi:type="dcterms:W3CDTF">2018-11-04T19:47:00Z</dcterms:modified>
</cp:coreProperties>
</file>